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Preston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Preston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Preston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Preston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Preston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Preston are estimated to have a score of 1-2 on the PGSI (low-risk gambling), whilst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68.0% </w:t>
      </w:r>
      <w:r w:rsidRPr="004747BF">
        <w:rPr>
          <w:rFonts w:ascii="Libre Franklin Light" w:eastAsia="Times New Roman" w:hAnsi="Libre Franklin Light" w:cs="Calibri Light"/>
        </w:rPr>
        <w:t xml:space="preserve">of those respondents classified as PGSI 8+ in Preston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Preston is estimated to be </w:t>
      </w:r>
      <w:r w:rsidRPr="00773DF7">
        <w:rPr>
          <w:rFonts w:ascii="Libre Franklin Light" w:eastAsia="Times New Roman" w:hAnsi="Libre Franklin Light" w:cs="Calibri Light"/>
          <w:b/>
          <w:bCs/>
          <w:color w:val="C45911" w:themeColor="accent2" w:themeShade="BF"/>
        </w:rPr>
        <w:t xml:space="preserve">£3,461,974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Preston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Preston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Preston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Preston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res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Preston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res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Preston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Preston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68.0%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res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Preston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Preston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Preston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Preston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Preston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Preston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£3,461,974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Preston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£56,390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£1,166,174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£83,541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£23,496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£43,076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£2,089,297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£3,461,974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Preston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Preston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28.8%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Preston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Preston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Preston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Preston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63.4%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Preston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28.8%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Preston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Preston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Preston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Preston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Preston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5A461EE-BF53-426E-8CF0-99B3258BC25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